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200451" w14:textId="77777777" w:rsidR="00B65A28" w:rsidRDefault="00B65A28" w:rsidP="00B65A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ESTON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35288B7" w14:textId="77777777" w:rsidR="00B65A28" w:rsidRDefault="00B65A28" w:rsidP="00B65A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Fenny Compton, Warwickshire. Husbandman.</w:t>
      </w:r>
    </w:p>
    <w:p w14:paraId="2053C6E6" w14:textId="77777777" w:rsidR="00B65A28" w:rsidRDefault="00B65A28" w:rsidP="00B65A28">
      <w:pPr>
        <w:rPr>
          <w:rFonts w:ascii="Times New Roman" w:hAnsi="Times New Roman" w:cs="Times New Roman"/>
        </w:rPr>
      </w:pPr>
    </w:p>
    <w:p w14:paraId="4902270B" w14:textId="77777777" w:rsidR="00B65A28" w:rsidRDefault="00B65A28" w:rsidP="00B65A28">
      <w:pPr>
        <w:rPr>
          <w:rFonts w:ascii="Times New Roman" w:hAnsi="Times New Roman" w:cs="Times New Roman"/>
        </w:rPr>
      </w:pPr>
    </w:p>
    <w:p w14:paraId="72A0A164" w14:textId="77777777" w:rsidR="00B65A28" w:rsidRDefault="00B65A28" w:rsidP="00B65A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Smyth(q.v.) brought a plaint of trespass against him, Thomas </w:t>
      </w:r>
      <w:proofErr w:type="spellStart"/>
      <w:r>
        <w:rPr>
          <w:rFonts w:ascii="Times New Roman" w:hAnsi="Times New Roman" w:cs="Times New Roman"/>
        </w:rPr>
        <w:t>Mortkoys</w:t>
      </w:r>
      <w:proofErr w:type="spellEnd"/>
    </w:p>
    <w:p w14:paraId="175C75B6" w14:textId="77777777" w:rsidR="00B65A28" w:rsidRDefault="00B65A28" w:rsidP="00B65A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Great </w:t>
      </w:r>
      <w:proofErr w:type="spellStart"/>
      <w:r>
        <w:rPr>
          <w:rFonts w:ascii="Times New Roman" w:hAnsi="Times New Roman" w:cs="Times New Roman"/>
        </w:rPr>
        <w:t>Packington</w:t>
      </w:r>
      <w:proofErr w:type="spellEnd"/>
      <w:r>
        <w:rPr>
          <w:rFonts w:ascii="Times New Roman" w:hAnsi="Times New Roman" w:cs="Times New Roman"/>
        </w:rPr>
        <w:t xml:space="preserve">(q.v.) and Alexander </w:t>
      </w:r>
      <w:proofErr w:type="spellStart"/>
      <w:r>
        <w:rPr>
          <w:rFonts w:ascii="Times New Roman" w:hAnsi="Times New Roman" w:cs="Times New Roman"/>
        </w:rPr>
        <w:t>Sadyngton</w:t>
      </w:r>
      <w:proofErr w:type="spellEnd"/>
      <w:r>
        <w:rPr>
          <w:rFonts w:ascii="Times New Roman" w:hAnsi="Times New Roman" w:cs="Times New Roman"/>
        </w:rPr>
        <w:t xml:space="preserve"> of Coleshill(q.v.).</w:t>
      </w:r>
    </w:p>
    <w:p w14:paraId="511C8EAC" w14:textId="77777777" w:rsidR="00B65A28" w:rsidRDefault="00B65A28" w:rsidP="00B65A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31B8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F9A483B" w14:textId="77777777" w:rsidR="00B65A28" w:rsidRDefault="00B65A28" w:rsidP="00B65A28">
      <w:pPr>
        <w:rPr>
          <w:rFonts w:ascii="Times New Roman" w:hAnsi="Times New Roman" w:cs="Times New Roman"/>
        </w:rPr>
      </w:pPr>
    </w:p>
    <w:p w14:paraId="6CD1E0EA" w14:textId="77777777" w:rsidR="00B65A28" w:rsidRDefault="00B65A28" w:rsidP="00B65A28">
      <w:pPr>
        <w:rPr>
          <w:rFonts w:ascii="Times New Roman" w:hAnsi="Times New Roman" w:cs="Times New Roman"/>
        </w:rPr>
      </w:pPr>
    </w:p>
    <w:p w14:paraId="4AAE56E9" w14:textId="77777777" w:rsidR="00B65A28" w:rsidRDefault="00B65A28" w:rsidP="00B65A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January 2019</w:t>
      </w:r>
    </w:p>
    <w:p w14:paraId="02D7D9E9" w14:textId="77777777" w:rsidR="006B2F86" w:rsidRPr="00E71FC3" w:rsidRDefault="00B65A2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9CF985" w14:textId="77777777" w:rsidR="00B65A28" w:rsidRDefault="00B65A28" w:rsidP="00E71FC3">
      <w:r>
        <w:separator/>
      </w:r>
    </w:p>
  </w:endnote>
  <w:endnote w:type="continuationSeparator" w:id="0">
    <w:p w14:paraId="37948420" w14:textId="77777777" w:rsidR="00B65A28" w:rsidRDefault="00B65A2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5BE6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F76CB" w14:textId="77777777" w:rsidR="00B65A28" w:rsidRDefault="00B65A28" w:rsidP="00E71FC3">
      <w:r>
        <w:separator/>
      </w:r>
    </w:p>
  </w:footnote>
  <w:footnote w:type="continuationSeparator" w:id="0">
    <w:p w14:paraId="104F2EDD" w14:textId="77777777" w:rsidR="00B65A28" w:rsidRDefault="00B65A2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A28"/>
    <w:rsid w:val="001A7C09"/>
    <w:rsid w:val="00577BD5"/>
    <w:rsid w:val="00656CBA"/>
    <w:rsid w:val="006A1F77"/>
    <w:rsid w:val="00733BE7"/>
    <w:rsid w:val="00AB52E8"/>
    <w:rsid w:val="00B16D3F"/>
    <w:rsid w:val="00B65A28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0A427"/>
  <w15:chartTrackingRefBased/>
  <w15:docId w15:val="{0A589C15-D39E-4EFE-BBC3-6A297DDDF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5A2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65A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2019-01-14T22:02:00Z</dcterms:created>
  <dcterms:modified xsi:type="dcterms:W3CDTF">2019-01-14T22:06:00Z</dcterms:modified>
</cp:coreProperties>
</file>